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10" w:rsidRPr="00C7316F" w:rsidRDefault="00060B10" w:rsidP="00C731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1"/>
          <w:sz w:val="28"/>
          <w:szCs w:val="28"/>
        </w:rPr>
        <w:t>СОВЕТ   ДЕПУТАТОВ</w:t>
      </w:r>
    </w:p>
    <w:p w:rsidR="00060B10" w:rsidRPr="00C7316F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1"/>
          <w:sz w:val="28"/>
          <w:szCs w:val="28"/>
        </w:rPr>
        <w:t>АЧИНСКОГО   СЕЛЬСОВЕТА</w:t>
      </w:r>
    </w:p>
    <w:p w:rsidR="00060B10" w:rsidRPr="00C7316F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2"/>
          <w:sz w:val="28"/>
          <w:szCs w:val="28"/>
        </w:rPr>
        <w:t>БОЛОТНИНСКОГО   РАЙОНА   НОВОСИБИРСКОЙ   ОБЛАСТИ</w:t>
      </w:r>
    </w:p>
    <w:p w:rsidR="00060B10" w:rsidRPr="00C7316F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0B10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C7316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060B10" w:rsidRPr="00C7316F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0B10" w:rsidRPr="00C7316F" w:rsidRDefault="00060B10" w:rsidP="00C7316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</w:t>
      </w:r>
      <w:r w:rsidRPr="00C7316F">
        <w:rPr>
          <w:rFonts w:ascii="Times New Roman" w:hAnsi="Times New Roman"/>
          <w:sz w:val="28"/>
          <w:szCs w:val="28"/>
        </w:rPr>
        <w:t>-й (шестого созыва) сессии</w:t>
      </w:r>
    </w:p>
    <w:p w:rsidR="00060B10" w:rsidRPr="00C7316F" w:rsidRDefault="00060B10" w:rsidP="00C7316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06.03</w:t>
      </w:r>
      <w:r w:rsidRPr="00C7316F">
        <w:rPr>
          <w:rFonts w:ascii="Times New Roman" w:hAnsi="Times New Roman"/>
          <w:sz w:val="28"/>
          <w:szCs w:val="28"/>
        </w:rPr>
        <w:t xml:space="preserve">.2025 г.                                                                                </w:t>
      </w:r>
      <w:r w:rsidRPr="00C7316F">
        <w:rPr>
          <w:rFonts w:ascii="Times New Roman" w:hAnsi="Times New Roman"/>
          <w:sz w:val="28"/>
          <w:szCs w:val="28"/>
        </w:rPr>
        <w:tab/>
      </w:r>
      <w:r w:rsidRPr="00C7316F">
        <w:rPr>
          <w:rFonts w:ascii="Times New Roman" w:hAnsi="Times New Roman"/>
          <w:sz w:val="28"/>
          <w:szCs w:val="28"/>
        </w:rPr>
        <w:tab/>
      </w:r>
      <w:r w:rsidRPr="00C7316F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6</w:t>
      </w:r>
    </w:p>
    <w:p w:rsidR="00060B10" w:rsidRPr="00C7316F" w:rsidRDefault="00060B10" w:rsidP="00C731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316F">
        <w:rPr>
          <w:rFonts w:ascii="Times New Roman" w:hAnsi="Times New Roman"/>
          <w:iCs/>
          <w:spacing w:val="-22"/>
          <w:sz w:val="28"/>
          <w:szCs w:val="28"/>
        </w:rPr>
        <w:t>с. Ача</w:t>
      </w:r>
    </w:p>
    <w:p w:rsidR="00060B10" w:rsidRDefault="00060B10" w:rsidP="002A09B6">
      <w:pPr>
        <w:jc w:val="center"/>
        <w:rPr>
          <w:rFonts w:ascii="Times New Roman" w:hAnsi="Times New Roman"/>
          <w:sz w:val="28"/>
          <w:szCs w:val="28"/>
        </w:rPr>
      </w:pPr>
    </w:p>
    <w:p w:rsidR="00060B10" w:rsidRPr="000B0E9F" w:rsidRDefault="00060B10" w:rsidP="002A09B6">
      <w:pPr>
        <w:jc w:val="center"/>
        <w:rPr>
          <w:rFonts w:ascii="Times New Roman" w:hAnsi="Times New Roman"/>
          <w:sz w:val="28"/>
          <w:szCs w:val="28"/>
        </w:rPr>
      </w:pPr>
      <w:r w:rsidRPr="000B0E9F">
        <w:rPr>
          <w:rFonts w:ascii="Times New Roman" w:hAnsi="Times New Roman"/>
          <w:sz w:val="28"/>
          <w:szCs w:val="28"/>
        </w:rPr>
        <w:t>О досрочном прекращении полномочий депутата Совета депутатов Ачинского сельсовета Болотнинского района Новосибирской области</w:t>
      </w:r>
    </w:p>
    <w:p w:rsidR="00060B10" w:rsidRPr="000B0E9F" w:rsidRDefault="00060B10" w:rsidP="002A09B6">
      <w:pPr>
        <w:jc w:val="center"/>
        <w:rPr>
          <w:rFonts w:ascii="Times New Roman" w:hAnsi="Times New Roman"/>
          <w:sz w:val="28"/>
          <w:szCs w:val="28"/>
        </w:rPr>
      </w:pPr>
    </w:p>
    <w:p w:rsidR="00060B10" w:rsidRDefault="00060B10" w:rsidP="000B0E9F">
      <w:pPr>
        <w:jc w:val="both"/>
        <w:rPr>
          <w:rFonts w:ascii="Times New Roman" w:hAnsi="Times New Roman"/>
          <w:sz w:val="28"/>
          <w:szCs w:val="28"/>
        </w:rPr>
      </w:pPr>
      <w:r w:rsidRPr="000B0E9F">
        <w:rPr>
          <w:rFonts w:ascii="Times New Roman" w:hAnsi="Times New Roman"/>
          <w:sz w:val="28"/>
          <w:szCs w:val="28"/>
        </w:rPr>
        <w:t>На основании свидетельства о смерти на Шеметова Романа Геннадьевича, выданного отделом ЗАГС Болотнинского района управления по делам ЗАГС Новосибирской области от 24.01.2025 года, руководствуясь подпунктом 1 пункта 4 статьи 21 Устава Ачинского сельсовета Болотнинского района Новосибирской области, Совет депутатов Ачинского сельсовета Болотнинского района Новосибирской области РЕШИЛ:</w:t>
      </w:r>
    </w:p>
    <w:p w:rsidR="00060B10" w:rsidRPr="000B0E9F" w:rsidRDefault="00060B10" w:rsidP="000B0E9F">
      <w:pPr>
        <w:jc w:val="both"/>
        <w:rPr>
          <w:rFonts w:ascii="Times New Roman" w:hAnsi="Times New Roman"/>
          <w:sz w:val="28"/>
          <w:szCs w:val="28"/>
        </w:rPr>
      </w:pPr>
    </w:p>
    <w:p w:rsidR="00060B10" w:rsidRPr="000B0E9F" w:rsidRDefault="00060B10" w:rsidP="000B0E9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B0E9F">
        <w:rPr>
          <w:rFonts w:ascii="Times New Roman" w:hAnsi="Times New Roman"/>
          <w:sz w:val="28"/>
          <w:szCs w:val="28"/>
        </w:rPr>
        <w:t xml:space="preserve">Досрочно прекратить полномочия депутата Совета депутатов Ачинского 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6-ого созыва </w:t>
      </w:r>
      <w:r w:rsidRPr="000B0E9F">
        <w:rPr>
          <w:rFonts w:ascii="Times New Roman" w:hAnsi="Times New Roman"/>
          <w:sz w:val="28"/>
          <w:szCs w:val="28"/>
        </w:rPr>
        <w:t xml:space="preserve"> Шеметова Романа Геннадьевича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060B10" w:rsidRDefault="00060B10" w:rsidP="000B0E9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B0E9F">
        <w:rPr>
          <w:rFonts w:ascii="Times New Roman" w:hAnsi="Times New Roman"/>
          <w:sz w:val="28"/>
          <w:szCs w:val="28"/>
        </w:rPr>
        <w:t xml:space="preserve">Данное решение вступает в силу с момента его принятия. </w:t>
      </w:r>
    </w:p>
    <w:p w:rsidR="00060B10" w:rsidRDefault="00060B10" w:rsidP="00C7316F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060B10" w:rsidRDefault="00060B10" w:rsidP="00C7316F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060B10" w:rsidRDefault="00060B10" w:rsidP="00C7316F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060B10" w:rsidRDefault="00060B10" w:rsidP="00C7316F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060B10" w:rsidRDefault="00060B10" w:rsidP="00C7316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Председателя Совета депутатов                     Глава Ачинского сельсовета</w:t>
      </w:r>
    </w:p>
    <w:p w:rsidR="00060B10" w:rsidRDefault="00060B10" w:rsidP="00C7316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Ачинскогосельсовета                                               Болотнинского района</w:t>
      </w:r>
    </w:p>
    <w:p w:rsidR="00060B10" w:rsidRDefault="00060B10" w:rsidP="00C7316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       Новосибирской области</w:t>
      </w:r>
    </w:p>
    <w:p w:rsidR="00060B10" w:rsidRDefault="00060B10" w:rsidP="00C7316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60B10" w:rsidRDefault="00060B10" w:rsidP="00C7316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С.А. Туралина                                    ___________ А.В. Туралин</w:t>
      </w:r>
    </w:p>
    <w:p w:rsidR="00060B10" w:rsidRDefault="00060B10" w:rsidP="00C7316F"/>
    <w:p w:rsidR="00060B10" w:rsidRPr="000B0E9F" w:rsidRDefault="00060B10" w:rsidP="00C7316F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sectPr w:rsidR="00060B10" w:rsidRPr="000B0E9F" w:rsidSect="007C6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73A53"/>
    <w:multiLevelType w:val="hybridMultilevel"/>
    <w:tmpl w:val="79C04B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A2A"/>
    <w:rsid w:val="00060B10"/>
    <w:rsid w:val="000B0E9F"/>
    <w:rsid w:val="002A09B6"/>
    <w:rsid w:val="004A03F6"/>
    <w:rsid w:val="004B5A2A"/>
    <w:rsid w:val="006514BC"/>
    <w:rsid w:val="007C6E0D"/>
    <w:rsid w:val="00C7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E0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09B6"/>
    <w:pPr>
      <w:ind w:left="720"/>
      <w:contextualSpacing/>
    </w:pPr>
  </w:style>
  <w:style w:type="paragraph" w:styleId="NoSpacing">
    <w:name w:val="No Spacing"/>
    <w:uiPriority w:val="99"/>
    <w:qFormat/>
    <w:rsid w:val="00C7316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200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Екатерина Николаевна</dc:creator>
  <cp:keywords/>
  <dc:description/>
  <cp:lastModifiedBy>UserXP</cp:lastModifiedBy>
  <cp:revision>3</cp:revision>
  <dcterms:created xsi:type="dcterms:W3CDTF">2025-02-19T07:00:00Z</dcterms:created>
  <dcterms:modified xsi:type="dcterms:W3CDTF">2025-03-21T05:15:00Z</dcterms:modified>
</cp:coreProperties>
</file>